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4F6" w:rsidRDefault="00C334F6" w:rsidP="00BA5F5C">
      <w:pPr>
        <w:ind w:firstLine="360"/>
        <w:rPr>
          <w:sz w:val="28"/>
        </w:rPr>
      </w:pPr>
      <w:r>
        <w:rPr>
          <w:sz w:val="28"/>
        </w:rPr>
        <w:t>Олимпиада по русскому языку в 6 классе за 2013-2014 уч.год.</w:t>
      </w:r>
    </w:p>
    <w:p w:rsidR="00C334F6" w:rsidRDefault="00C334F6" w:rsidP="00BA5F5C">
      <w:pPr>
        <w:rPr>
          <w:sz w:val="28"/>
        </w:rPr>
      </w:pPr>
    </w:p>
    <w:p w:rsidR="00C334F6" w:rsidRDefault="00C334F6" w:rsidP="00BA5F5C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Сделайте транскрипцию слов (запишите слово по звукам):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Русский, легко, трудиться, весенний, глагол. (по 2 балла за слово).</w:t>
      </w:r>
    </w:p>
    <w:p w:rsidR="00C334F6" w:rsidRDefault="00C334F6" w:rsidP="00BA5F5C">
      <w:pPr>
        <w:pStyle w:val="ListParagraph"/>
        <w:rPr>
          <w:sz w:val="28"/>
        </w:rPr>
      </w:pPr>
    </w:p>
    <w:p w:rsidR="00C334F6" w:rsidRDefault="00C334F6" w:rsidP="00BA5F5C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Прочитайте стихотворение В.Солоухина «Слово о словах». Вставьте пропущенные буквы и знаки препинания. Вспомните пословицы , сходные по смыслу. Запишите их. (по 1 баллу за верно вставленную букву и знак препинания, по 2 балла за пословицу).</w:t>
      </w:r>
    </w:p>
    <w:p w:rsidR="00C334F6" w:rsidRDefault="00C334F6" w:rsidP="00BA5F5C">
      <w:pPr>
        <w:pStyle w:val="ListParagraph"/>
        <w:rPr>
          <w:sz w:val="28"/>
        </w:rPr>
      </w:pP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 xml:space="preserve">Когда ты </w:t>
      </w:r>
      <w:r w:rsidRPr="00500377">
        <w:rPr>
          <w:sz w:val="28"/>
        </w:rPr>
        <w:t xml:space="preserve"> </w:t>
      </w:r>
      <w:r>
        <w:rPr>
          <w:sz w:val="28"/>
        </w:rPr>
        <w:t>хочеш.   молвить слово_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Мой дру. _  подумай – (не)спеши.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Оно бывает то сурово _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То р.ждено  теплом души.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Оно то жав.ронком  в.ётся_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То медью траурной п.ёт.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Покуда слово сам (не)взвесишь_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(Не)выпускай его в полёт.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Им можно радости прибавить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И радость людям отравить.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Им можно лё.  зимой ра.плавить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И камень в крошку раздолбить.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Оно одарит  иль ограбит,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Пусть ненароком, пусть шутя.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Подумай, как бы им (не)ранить</w:t>
      </w:r>
    </w:p>
    <w:p w:rsidR="00C334F6" w:rsidRDefault="00C334F6" w:rsidP="00BA5F5C">
      <w:pPr>
        <w:pStyle w:val="ListParagraph"/>
        <w:rPr>
          <w:sz w:val="28"/>
        </w:rPr>
      </w:pPr>
      <w:r>
        <w:rPr>
          <w:sz w:val="28"/>
        </w:rPr>
        <w:t>Того _ кто слушает тебя.</w:t>
      </w:r>
    </w:p>
    <w:p w:rsidR="00C334F6" w:rsidRDefault="00C334F6" w:rsidP="00BA5F5C">
      <w:pPr>
        <w:pStyle w:val="ListParagraph"/>
        <w:rPr>
          <w:sz w:val="28"/>
        </w:rPr>
      </w:pPr>
    </w:p>
    <w:p w:rsidR="00C334F6" w:rsidRDefault="00C334F6" w:rsidP="00BA5F5C">
      <w:pPr>
        <w:rPr>
          <w:sz w:val="28"/>
        </w:rPr>
      </w:pPr>
      <w:r>
        <w:rPr>
          <w:sz w:val="28"/>
        </w:rPr>
        <w:t>3)Выпишите слова с одинаковыми приставками : добраться, доход, добрый, допустить, доска. ( за каждое правильное слово- 2 балла).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4) Какие существительные имеют только одну форму числа?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погода, сани, даль, вишня.  ( по 2 б. за слово).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5) Какие из сочетаний слов употреблены в переносном значении?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Железная воля, золотое сердце, тяжёлая ноша, золотая нить, серебряный голос, тяжёлый характер, железные инструменты, серебряные украшения.   (по 1 б. за верный ответ).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6) Исправь ошибки , допущенные учениками в предложениях: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1) С обоих сторон дороги тянулся дремучий лес.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2) Улицы были такие тонкие, что там могли проехать только два всадника.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3) Когда солнце село с блеянием и рёвом, прошло стадо.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4) Ольга сидела на скамейке, которая находилась в сквере и ожидала подругу.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5) Для дельфинов созданы специальные дельфиниумы. Где они живут и дают представления ( по 1 б за верное предложение).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7) Данные фразеологизмы замените синонимами – глаголами в неопределённой форме.( по 1 б за глагол ).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 xml:space="preserve"> 1 надуть губы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2 набить оскомину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3 унести ноги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4 повесить нос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5 совать нос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6 задать стрекача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7 клевать носом</w:t>
      </w:r>
    </w:p>
    <w:p w:rsidR="00C334F6" w:rsidRDefault="00C334F6" w:rsidP="00BA5F5C">
      <w:pPr>
        <w:rPr>
          <w:sz w:val="28"/>
        </w:rPr>
      </w:pPr>
      <w:r>
        <w:rPr>
          <w:sz w:val="28"/>
        </w:rPr>
        <w:t>8 бить баклуши.</w:t>
      </w:r>
    </w:p>
    <w:p w:rsidR="00C334F6" w:rsidRDefault="00C334F6" w:rsidP="00BA5F5C">
      <w:pPr>
        <w:rPr>
          <w:sz w:val="28"/>
        </w:rPr>
      </w:pPr>
    </w:p>
    <w:p w:rsidR="00C334F6" w:rsidRDefault="00C334F6" w:rsidP="00BA5F5C">
      <w:pPr>
        <w:rPr>
          <w:sz w:val="28"/>
        </w:rPr>
      </w:pPr>
    </w:p>
    <w:p w:rsidR="00C334F6" w:rsidRDefault="00C334F6" w:rsidP="00BA5F5C">
      <w:pPr>
        <w:rPr>
          <w:sz w:val="28"/>
        </w:rPr>
      </w:pPr>
    </w:p>
    <w:p w:rsidR="00C334F6" w:rsidRDefault="00C334F6" w:rsidP="00BA5F5C">
      <w:pPr>
        <w:rPr>
          <w:sz w:val="28"/>
        </w:rPr>
      </w:pPr>
    </w:p>
    <w:p w:rsidR="00C334F6" w:rsidRDefault="00C334F6" w:rsidP="00BA5F5C">
      <w:pPr>
        <w:rPr>
          <w:sz w:val="28"/>
        </w:rPr>
      </w:pPr>
    </w:p>
    <w:sectPr w:rsidR="00C334F6" w:rsidSect="00900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61DFC"/>
    <w:multiLevelType w:val="hybridMultilevel"/>
    <w:tmpl w:val="479EFD90"/>
    <w:lvl w:ilvl="0" w:tplc="3CD0513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8724705"/>
    <w:multiLevelType w:val="hybridMultilevel"/>
    <w:tmpl w:val="6BE490C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B94230"/>
    <w:multiLevelType w:val="hybridMultilevel"/>
    <w:tmpl w:val="933AC13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5F5C"/>
    <w:rsid w:val="00500377"/>
    <w:rsid w:val="00666450"/>
    <w:rsid w:val="006A5F39"/>
    <w:rsid w:val="00900158"/>
    <w:rsid w:val="00A0524F"/>
    <w:rsid w:val="00BA5F5C"/>
    <w:rsid w:val="00C334F6"/>
    <w:rsid w:val="00E40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F5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A5F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297</Words>
  <Characters>1696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Олимпиада по русскому языку в 6 классе за 2013-2014 уч</dc:title>
  <dc:subject/>
  <dc:creator>Dmitry</dc:creator>
  <cp:keywords/>
  <dc:description/>
  <cp:lastModifiedBy>Надежда Валентиновна Медведева</cp:lastModifiedBy>
  <cp:revision>2</cp:revision>
  <dcterms:created xsi:type="dcterms:W3CDTF">2013-09-24T09:18:00Z</dcterms:created>
  <dcterms:modified xsi:type="dcterms:W3CDTF">2013-09-24T09:18:00Z</dcterms:modified>
</cp:coreProperties>
</file>